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59DEA" w14:textId="77777777" w:rsidR="00DC14BE" w:rsidRDefault="00DC14BE" w:rsidP="00DC14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de FERMER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4017CED5" w14:textId="77777777" w:rsidR="00DC14BE" w:rsidRDefault="00DC14BE" w:rsidP="00DC14BE">
      <w:pPr>
        <w:pStyle w:val="NoSpacing"/>
        <w:rPr>
          <w:rFonts w:cs="Times New Roman"/>
          <w:szCs w:val="24"/>
        </w:rPr>
      </w:pPr>
    </w:p>
    <w:p w14:paraId="6C669D63" w14:textId="77777777" w:rsidR="00DC14BE" w:rsidRDefault="00DC14BE" w:rsidP="00DC14BE">
      <w:pPr>
        <w:pStyle w:val="NoSpacing"/>
        <w:rPr>
          <w:rFonts w:cs="Times New Roman"/>
          <w:szCs w:val="24"/>
        </w:rPr>
      </w:pPr>
    </w:p>
    <w:p w14:paraId="37B0E144" w14:textId="77777777" w:rsidR="00DC14BE" w:rsidRDefault="00DC14BE" w:rsidP="00DC14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May1434</w:t>
      </w:r>
      <w:r>
        <w:rPr>
          <w:rFonts w:cs="Times New Roman"/>
          <w:szCs w:val="24"/>
        </w:rPr>
        <w:tab/>
        <w:t xml:space="preserve">He had a bequest in the Will of William Randolf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17BEC2C0" w14:textId="77777777" w:rsidR="00DC14BE" w:rsidRDefault="00DC14BE" w:rsidP="00DC14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</w:p>
    <w:p w14:paraId="0C41F973" w14:textId="77777777" w:rsidR="00DC14BE" w:rsidRDefault="00DC14BE" w:rsidP="00DC14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proofErr w:type="gramStart"/>
      <w:r>
        <w:rPr>
          <w:rFonts w:cs="Times New Roman"/>
          <w:szCs w:val="24"/>
        </w:rPr>
        <w:t>vol.II</w:t>
      </w:r>
      <w:proofErr w:type="spellEnd"/>
      <w:proofErr w:type="gramEnd"/>
      <w:r>
        <w:rPr>
          <w:rFonts w:cs="Times New Roman"/>
          <w:szCs w:val="24"/>
        </w:rPr>
        <w:t xml:space="preserve"> p.45)</w:t>
      </w:r>
    </w:p>
    <w:p w14:paraId="5A0B5F02" w14:textId="77777777" w:rsidR="00DC14BE" w:rsidRDefault="00DC14BE" w:rsidP="00DC14BE">
      <w:pPr>
        <w:pStyle w:val="NoSpacing"/>
        <w:rPr>
          <w:rFonts w:cs="Times New Roman"/>
          <w:szCs w:val="24"/>
        </w:rPr>
      </w:pPr>
    </w:p>
    <w:p w14:paraId="0148AC58" w14:textId="77777777" w:rsidR="00DC14BE" w:rsidRDefault="00DC14BE" w:rsidP="00DC14BE">
      <w:pPr>
        <w:pStyle w:val="NoSpacing"/>
        <w:rPr>
          <w:rFonts w:cs="Times New Roman"/>
          <w:szCs w:val="24"/>
        </w:rPr>
      </w:pPr>
    </w:p>
    <w:p w14:paraId="5C084C90" w14:textId="77777777" w:rsidR="00DC14BE" w:rsidRDefault="00DC14BE" w:rsidP="00DC14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2024</w:t>
      </w:r>
    </w:p>
    <w:p w14:paraId="09779D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7D96F" w14:textId="77777777" w:rsidR="00DC14BE" w:rsidRDefault="00DC14BE" w:rsidP="009139A6">
      <w:r>
        <w:separator/>
      </w:r>
    </w:p>
  </w:endnote>
  <w:endnote w:type="continuationSeparator" w:id="0">
    <w:p w14:paraId="15046B1C" w14:textId="77777777" w:rsidR="00DC14BE" w:rsidRDefault="00DC14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4CA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068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163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7F681" w14:textId="77777777" w:rsidR="00DC14BE" w:rsidRDefault="00DC14BE" w:rsidP="009139A6">
      <w:r>
        <w:separator/>
      </w:r>
    </w:p>
  </w:footnote>
  <w:footnote w:type="continuationSeparator" w:id="0">
    <w:p w14:paraId="693A66BF" w14:textId="77777777" w:rsidR="00DC14BE" w:rsidRDefault="00DC14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A79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8C6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BFC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4B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C71834"/>
    <w:rsid w:val="00CB4ED9"/>
    <w:rsid w:val="00DC14B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1F51A"/>
  <w15:chartTrackingRefBased/>
  <w15:docId w15:val="{54102623-D586-4D29-B618-4CF1D2F09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2024-06-27T17:46:00Z</dcterms:created>
  <dcterms:modified xsi:type="dcterms:W3CDTF">2024-06-27T17:46:00Z</dcterms:modified>
</cp:coreProperties>
</file>